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30E63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MARYON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443BEBA5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CBE033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64D467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Wyndrell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made a plaint of trespass against Robert </w:t>
      </w:r>
    </w:p>
    <w:p w14:paraId="10353F06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Bygod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White Roding, Essex(q.v.),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Brightrich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Hatfield Broad </w:t>
      </w:r>
    </w:p>
    <w:p w14:paraId="65BF8738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Oak(q.v.),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Tanfeld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Hatfield Broad Oak(q.v.), Humphrey Tanner</w:t>
      </w:r>
    </w:p>
    <w:p w14:paraId="7FB35877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Great Waltham(q.v.),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Tanfeld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 Hatfield Broad</w:t>
      </w:r>
    </w:p>
    <w:p w14:paraId="1E55C75E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Oak(q.v.)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Tanfeld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Hatfield Broad Oak(q.v.).</w:t>
      </w:r>
    </w:p>
    <w:p w14:paraId="5BCE179F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C6D0AA1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3D6A20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51D2AD6" w14:textId="77777777" w:rsidR="00FA6BAB" w:rsidRDefault="00FA6BAB" w:rsidP="00FA6B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2022</w:t>
      </w:r>
    </w:p>
    <w:p w14:paraId="368CCD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3234" w14:textId="77777777" w:rsidR="00FA6BAB" w:rsidRDefault="00FA6BAB" w:rsidP="009139A6">
      <w:r>
        <w:separator/>
      </w:r>
    </w:p>
  </w:endnote>
  <w:endnote w:type="continuationSeparator" w:id="0">
    <w:p w14:paraId="637209AF" w14:textId="77777777" w:rsidR="00FA6BAB" w:rsidRDefault="00FA6B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16C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F5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55A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DE528" w14:textId="77777777" w:rsidR="00FA6BAB" w:rsidRDefault="00FA6BAB" w:rsidP="009139A6">
      <w:r>
        <w:separator/>
      </w:r>
    </w:p>
  </w:footnote>
  <w:footnote w:type="continuationSeparator" w:id="0">
    <w:p w14:paraId="6826CA72" w14:textId="77777777" w:rsidR="00FA6BAB" w:rsidRDefault="00FA6B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C0C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37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754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A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A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3B3D4"/>
  <w15:chartTrackingRefBased/>
  <w15:docId w15:val="{4DEED725-6C33-4A5D-848F-ABBFDE81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6B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2022-07-29T11:40:00Z</dcterms:created>
  <dcterms:modified xsi:type="dcterms:W3CDTF">2022-07-29T11:40:00Z</dcterms:modified>
</cp:coreProperties>
</file>